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Sicherheitstechnik - Neubau Stadthaus 4 -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Sicherheitstechnische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